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464" w:rsidRDefault="000F6464" w:rsidP="000F64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HERVY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0F6464" w:rsidRDefault="000F6464" w:rsidP="000F64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6464" w:rsidRDefault="000F6464" w:rsidP="000F64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6464" w:rsidRDefault="000F6464" w:rsidP="000F64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Burgeys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Bekeswell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held a quarter of a </w:t>
      </w:r>
    </w:p>
    <w:p w:rsidR="000F6464" w:rsidRDefault="000F6464" w:rsidP="000F64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knight’s fee and a third of a quarter of a fee in Wrestlingworth,</w:t>
      </w:r>
    </w:p>
    <w:p w:rsidR="000F6464" w:rsidRDefault="000F6464" w:rsidP="000F64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Bedfordshire.</w:t>
      </w:r>
    </w:p>
    <w:p w:rsidR="000F6464" w:rsidRDefault="000F6464" w:rsidP="000F64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24-111)</w:t>
      </w:r>
    </w:p>
    <w:p w:rsidR="000F6464" w:rsidRDefault="000F6464" w:rsidP="000F64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6464" w:rsidRDefault="000F6464" w:rsidP="000F64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6464" w:rsidRPr="007A1BAA" w:rsidRDefault="000F6464" w:rsidP="000F64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2016</w:t>
      </w:r>
    </w:p>
    <w:p w:rsidR="006B2F86" w:rsidRPr="00E71FC3" w:rsidRDefault="000F646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464" w:rsidRDefault="000F6464" w:rsidP="00E71FC3">
      <w:pPr>
        <w:spacing w:after="0" w:line="240" w:lineRule="auto"/>
      </w:pPr>
      <w:r>
        <w:separator/>
      </w:r>
    </w:p>
  </w:endnote>
  <w:endnote w:type="continuationSeparator" w:id="0">
    <w:p w:rsidR="000F6464" w:rsidRDefault="000F646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464" w:rsidRDefault="000F6464" w:rsidP="00E71FC3">
      <w:pPr>
        <w:spacing w:after="0" w:line="240" w:lineRule="auto"/>
      </w:pPr>
      <w:r>
        <w:separator/>
      </w:r>
    </w:p>
  </w:footnote>
  <w:footnote w:type="continuationSeparator" w:id="0">
    <w:p w:rsidR="000F6464" w:rsidRDefault="000F646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464"/>
    <w:rsid w:val="000F646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485B01-4862-403C-8743-0D796F927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2016-06-04T20:23:00Z</dcterms:created>
  <dcterms:modified xsi:type="dcterms:W3CDTF">2016-06-04T20:23:00Z</dcterms:modified>
</cp:coreProperties>
</file>